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B2" w:rsidRPr="005A233D" w:rsidRDefault="003C0BB2" w:rsidP="00091EAC">
      <w:pPr>
        <w:tabs>
          <w:tab w:val="left" w:pos="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33D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3C0BB2" w:rsidRDefault="003C0BB2" w:rsidP="00091EAC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33D">
        <w:rPr>
          <w:rFonts w:ascii="Times New Roman" w:hAnsi="Times New Roman" w:cs="Times New Roman"/>
          <w:b/>
          <w:bCs/>
          <w:sz w:val="28"/>
          <w:szCs w:val="28"/>
        </w:rPr>
        <w:t xml:space="preserve">о намерении выполнять иную оплачиваемую работу </w:t>
      </w:r>
    </w:p>
    <w:p w:rsidR="003C0BB2" w:rsidRPr="005A233D" w:rsidRDefault="003C0BB2" w:rsidP="00091EAC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33D">
        <w:rPr>
          <w:rFonts w:ascii="Times New Roman" w:hAnsi="Times New Roman" w:cs="Times New Roman"/>
          <w:b/>
          <w:bCs/>
          <w:sz w:val="28"/>
          <w:szCs w:val="28"/>
        </w:rPr>
        <w:t>(о выполнении иной оплачиваемой работы)</w:t>
      </w:r>
      <w:r w:rsidRPr="00E72054">
        <w:rPr>
          <w:rStyle w:val="FootnoteReference"/>
        </w:rPr>
        <w:footnoteReference w:id="1"/>
      </w:r>
    </w:p>
    <w:p w:rsidR="003C0BB2" w:rsidRDefault="003C0BB2" w:rsidP="00091EAC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0BB2" w:rsidRPr="00F05DCD" w:rsidRDefault="003C0BB2" w:rsidP="00091EAC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91"/>
      </w:tblGrid>
      <w:tr w:rsidR="003C0BB2" w:rsidRPr="00E21E42">
        <w:tc>
          <w:tcPr>
            <w:tcW w:w="4891" w:type="dxa"/>
          </w:tcPr>
          <w:p w:rsidR="003C0BB2" w:rsidRPr="00E21E42" w:rsidRDefault="003C0BB2" w:rsidP="00E21E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 Управления Россельхознадзора по Вологодской области</w:t>
            </w:r>
          </w:p>
          <w:p w:rsidR="003C0BB2" w:rsidRPr="00E21E42" w:rsidRDefault="003C0BB2" w:rsidP="00E21E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BB2" w:rsidRPr="00E21E42" w:rsidRDefault="003C0BB2" w:rsidP="00E21E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3C0BB2" w:rsidRPr="00E21E42" w:rsidRDefault="003C0BB2" w:rsidP="00E21E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E4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(инициалы, фамилия)</w:t>
            </w:r>
          </w:p>
        </w:tc>
      </w:tr>
    </w:tbl>
    <w:p w:rsidR="003C0BB2" w:rsidRDefault="003C0BB2" w:rsidP="006F5180">
      <w:pPr>
        <w:rPr>
          <w:sz w:val="28"/>
          <w:szCs w:val="28"/>
        </w:rPr>
      </w:pPr>
    </w:p>
    <w:p w:rsidR="003C0BB2" w:rsidRDefault="003C0BB2" w:rsidP="006F5180">
      <w:pPr>
        <w:rPr>
          <w:sz w:val="28"/>
          <w:szCs w:val="28"/>
        </w:rPr>
      </w:pPr>
    </w:p>
    <w:p w:rsidR="003C0BB2" w:rsidRPr="007308AD" w:rsidRDefault="003C0BB2" w:rsidP="006F5180">
      <w:pPr>
        <w:rPr>
          <w:sz w:val="28"/>
          <w:szCs w:val="28"/>
        </w:rPr>
      </w:pPr>
    </w:p>
    <w:p w:rsidR="003C0BB2" w:rsidRPr="00C81BE8" w:rsidRDefault="003C0BB2" w:rsidP="00B908FA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BE8">
        <w:rPr>
          <w:rFonts w:ascii="Times New Roman" w:hAnsi="Times New Roman" w:cs="Times New Roman"/>
          <w:sz w:val="28"/>
          <w:szCs w:val="28"/>
        </w:rPr>
        <w:t>В соответствии с частью 2 статьи 14 Федерального закона от 27 июля 2004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1BE8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 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_____________________________________________________,</w:t>
      </w:r>
      <w:r w:rsidRPr="00C81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BB2" w:rsidRDefault="003C0BB2" w:rsidP="00B908F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  <w:r w:rsidRPr="007B63DE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7B63DE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3C0BB2" w:rsidRPr="007B63DE" w:rsidRDefault="003C0BB2" w:rsidP="00B908F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</w:p>
    <w:p w:rsidR="003C0BB2" w:rsidRDefault="003C0BB2" w:rsidP="00B908FA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1B1">
        <w:rPr>
          <w:rFonts w:ascii="Times New Roman" w:hAnsi="Times New Roman" w:cs="Times New Roman"/>
          <w:sz w:val="28"/>
          <w:szCs w:val="28"/>
        </w:rPr>
        <w:t xml:space="preserve">замещающий(ая) должность федеральной 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751B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C0BB2" w:rsidRDefault="003C0BB2" w:rsidP="00B908FA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BB2" w:rsidRDefault="003C0BB2" w:rsidP="00B908FA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C0BB2" w:rsidRPr="007B63DE" w:rsidRDefault="003C0BB2" w:rsidP="00B908FA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7B63DE">
        <w:rPr>
          <w:rFonts w:ascii="Times New Roman" w:hAnsi="Times New Roman" w:cs="Times New Roman"/>
          <w:sz w:val="20"/>
          <w:szCs w:val="20"/>
        </w:rPr>
        <w:t xml:space="preserve"> (наименование замещаемой должности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7B63DE">
        <w:rPr>
          <w:rFonts w:ascii="Times New Roman" w:hAnsi="Times New Roman" w:cs="Times New Roman"/>
          <w:sz w:val="20"/>
          <w:szCs w:val="20"/>
        </w:rPr>
        <w:t>структурного подразделения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B63DE">
        <w:rPr>
          <w:rFonts w:ascii="Times New Roman" w:hAnsi="Times New Roman" w:cs="Times New Roman"/>
          <w:sz w:val="20"/>
          <w:szCs w:val="20"/>
        </w:rPr>
        <w:t>)</w:t>
      </w:r>
    </w:p>
    <w:p w:rsidR="003C0BB2" w:rsidRPr="007308AD" w:rsidRDefault="003C0BB2" w:rsidP="00B908FA">
      <w:pPr>
        <w:spacing w:after="0" w:line="300" w:lineRule="auto"/>
        <w:rPr>
          <w:sz w:val="28"/>
          <w:szCs w:val="28"/>
        </w:rPr>
      </w:pPr>
    </w:p>
    <w:p w:rsidR="003C0BB2" w:rsidRDefault="003C0BB2" w:rsidP="00B908FA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496">
        <w:rPr>
          <w:rFonts w:ascii="Times New Roman" w:hAnsi="Times New Roman" w:cs="Times New Roman"/>
          <w:sz w:val="28"/>
          <w:szCs w:val="28"/>
        </w:rPr>
        <w:t xml:space="preserve">намерен(а) </w:t>
      </w:r>
      <w:r>
        <w:rPr>
          <w:rFonts w:ascii="Times New Roman" w:hAnsi="Times New Roman" w:cs="Times New Roman"/>
          <w:sz w:val="28"/>
          <w:szCs w:val="28"/>
        </w:rPr>
        <w:t xml:space="preserve">выполнять (выполняю)  </w:t>
      </w:r>
      <w:r w:rsidRPr="00873496">
        <w:rPr>
          <w:rFonts w:ascii="Times New Roman" w:hAnsi="Times New Roman" w:cs="Times New Roman"/>
          <w:sz w:val="28"/>
          <w:szCs w:val="28"/>
        </w:rPr>
        <w:t xml:space="preserve">с «___» ___________ 20___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496">
        <w:rPr>
          <w:rFonts w:ascii="Times New Roman" w:hAnsi="Times New Roman" w:cs="Times New Roman"/>
          <w:sz w:val="28"/>
          <w:szCs w:val="28"/>
        </w:rPr>
        <w:t>оплачиваем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73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деятельность: </w:t>
      </w:r>
    </w:p>
    <w:p w:rsidR="003C0BB2" w:rsidRDefault="003C0BB2" w:rsidP="00B908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C0BB2" w:rsidRDefault="003C0BB2" w:rsidP="00B908FA">
      <w:pPr>
        <w:spacing w:after="0" w:line="30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ED6FF6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указать вид деятельности: </w:t>
      </w:r>
      <w:r w:rsidRPr="00ED6FF6">
        <w:rPr>
          <w:rFonts w:ascii="Times New Roman" w:hAnsi="Times New Roman" w:cs="Times New Roman"/>
          <w:sz w:val="20"/>
          <w:szCs w:val="20"/>
        </w:rPr>
        <w:t>педагогическ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ED6FF6">
        <w:rPr>
          <w:rFonts w:ascii="Times New Roman" w:hAnsi="Times New Roman" w:cs="Times New Roman"/>
          <w:sz w:val="20"/>
          <w:szCs w:val="20"/>
        </w:rPr>
        <w:t>, научн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ED6FF6">
        <w:rPr>
          <w:rFonts w:ascii="Times New Roman" w:hAnsi="Times New Roman" w:cs="Times New Roman"/>
          <w:sz w:val="20"/>
          <w:szCs w:val="20"/>
        </w:rPr>
        <w:t>, творческ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ED6FF6">
        <w:rPr>
          <w:rFonts w:ascii="Times New Roman" w:hAnsi="Times New Roman" w:cs="Times New Roman"/>
          <w:sz w:val="20"/>
          <w:szCs w:val="20"/>
        </w:rPr>
        <w:t xml:space="preserve"> или ин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ED6FF6">
        <w:rPr>
          <w:rFonts w:ascii="Times New Roman" w:hAnsi="Times New Roman" w:cs="Times New Roman"/>
          <w:sz w:val="20"/>
          <w:szCs w:val="20"/>
        </w:rPr>
        <w:t xml:space="preserve"> деятельность) </w:t>
      </w:r>
    </w:p>
    <w:p w:rsidR="003C0BB2" w:rsidRDefault="003C0BB2" w:rsidP="00B908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3C0BB2" w:rsidRPr="00873496" w:rsidRDefault="003C0BB2" w:rsidP="00B908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C94558">
        <w:rPr>
          <w:rFonts w:ascii="Times New Roman" w:hAnsi="Times New Roman" w:cs="Times New Roman"/>
          <w:sz w:val="28"/>
          <w:szCs w:val="28"/>
        </w:rPr>
        <w:t>по</w:t>
      </w:r>
      <w:r w:rsidRPr="0087349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 </w:t>
      </w:r>
    </w:p>
    <w:p w:rsidR="003C0BB2" w:rsidRDefault="003C0BB2" w:rsidP="00B908FA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73496">
        <w:rPr>
          <w:rFonts w:ascii="Times New Roman" w:hAnsi="Times New Roman" w:cs="Times New Roman"/>
          <w:sz w:val="20"/>
          <w:szCs w:val="20"/>
        </w:rPr>
        <w:t>(трудовому договору, гражданско-правовому договору, авторскому договору и т.п.)</w:t>
      </w:r>
    </w:p>
    <w:p w:rsidR="003C0BB2" w:rsidRPr="00873496" w:rsidRDefault="003C0BB2" w:rsidP="00B908FA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C0BB2" w:rsidRDefault="003C0BB2" w:rsidP="004F03C6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308AD">
        <w:rPr>
          <w:sz w:val="28"/>
          <w:szCs w:val="28"/>
        </w:rPr>
        <w:t>_________________________________________________________________</w:t>
      </w:r>
    </w:p>
    <w:p w:rsidR="003C0BB2" w:rsidRDefault="003C0BB2" w:rsidP="00B908FA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sz w:val="28"/>
          <w:szCs w:val="28"/>
        </w:rPr>
        <w:t>__________________________________________________________________.</w:t>
      </w:r>
      <w:r>
        <w:rPr>
          <w:rFonts w:ascii="Times New Roman" w:hAnsi="Times New Roman" w:cs="Times New Roman"/>
          <w:sz w:val="20"/>
          <w:szCs w:val="20"/>
        </w:rPr>
        <w:t xml:space="preserve">                       (</w:t>
      </w:r>
      <w:r w:rsidRPr="00483883">
        <w:rPr>
          <w:rFonts w:ascii="Times New Roman" w:hAnsi="Times New Roman" w:cs="Times New Roman"/>
          <w:sz w:val="20"/>
          <w:szCs w:val="20"/>
        </w:rPr>
        <w:t>полное наименование организации</w:t>
      </w:r>
      <w:r>
        <w:rPr>
          <w:rFonts w:ascii="Times New Roman" w:hAnsi="Times New Roman" w:cs="Times New Roman"/>
          <w:sz w:val="20"/>
          <w:szCs w:val="20"/>
        </w:rPr>
        <w:t>, где осуществляется иная оплачиваемая работа,</w:t>
      </w:r>
    </w:p>
    <w:p w:rsidR="003C0BB2" w:rsidRDefault="003C0BB2" w:rsidP="00B908FA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и </w:t>
      </w:r>
      <w:r w:rsidRPr="00483883">
        <w:rPr>
          <w:rFonts w:ascii="Times New Roman" w:hAnsi="Times New Roman" w:cs="Times New Roman"/>
          <w:sz w:val="20"/>
          <w:szCs w:val="20"/>
        </w:rPr>
        <w:t xml:space="preserve"> адрес</w:t>
      </w:r>
      <w:r>
        <w:rPr>
          <w:rFonts w:ascii="Times New Roman" w:hAnsi="Times New Roman" w:cs="Times New Roman"/>
          <w:sz w:val="20"/>
          <w:szCs w:val="20"/>
        </w:rPr>
        <w:t xml:space="preserve"> данной организации</w:t>
      </w:r>
      <w:r w:rsidRPr="00483883">
        <w:rPr>
          <w:rFonts w:ascii="Times New Roman" w:hAnsi="Times New Roman" w:cs="Times New Roman"/>
          <w:sz w:val="20"/>
          <w:szCs w:val="20"/>
        </w:rPr>
        <w:t>)</w:t>
      </w:r>
    </w:p>
    <w:p w:rsidR="003C0BB2" w:rsidRPr="00483883" w:rsidRDefault="003C0BB2" w:rsidP="00B908FA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C0BB2" w:rsidRDefault="003C0BB2" w:rsidP="00B908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 w:rsidRPr="00511D67">
        <w:rPr>
          <w:rFonts w:ascii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 xml:space="preserve">по  </w:t>
      </w:r>
      <w:r w:rsidRPr="00511D67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C0BB2" w:rsidRPr="00511D67" w:rsidRDefault="003C0BB2" w:rsidP="00B908FA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BB2" w:rsidRDefault="003C0BB2" w:rsidP="00B908FA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511D67">
        <w:rPr>
          <w:rFonts w:ascii="Times New Roman" w:hAnsi="Times New Roman" w:cs="Times New Roman"/>
          <w:sz w:val="20"/>
          <w:szCs w:val="20"/>
        </w:rPr>
        <w:t xml:space="preserve">(указать характер выполняемой работы, например, «по обучению студентов», </w:t>
      </w:r>
    </w:p>
    <w:p w:rsidR="003C0BB2" w:rsidRPr="00511D67" w:rsidRDefault="003C0BB2" w:rsidP="00B908FA">
      <w:pPr>
        <w:spacing w:after="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511D67">
        <w:rPr>
          <w:rFonts w:ascii="Times New Roman" w:hAnsi="Times New Roman" w:cs="Times New Roman"/>
          <w:sz w:val="20"/>
          <w:szCs w:val="20"/>
        </w:rPr>
        <w:t>«по ведению бухучета», «по написанию статей» и т.д.)</w:t>
      </w:r>
    </w:p>
    <w:p w:rsidR="003C0BB2" w:rsidRDefault="003C0BB2" w:rsidP="00B908FA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535">
        <w:rPr>
          <w:rFonts w:ascii="Times New Roman" w:hAnsi="Times New Roman" w:cs="Times New Roman"/>
          <w:sz w:val="28"/>
          <w:szCs w:val="28"/>
        </w:rPr>
        <w:t xml:space="preserve">не повлечет </w:t>
      </w:r>
      <w:r>
        <w:rPr>
          <w:rFonts w:ascii="Times New Roman" w:hAnsi="Times New Roman" w:cs="Times New Roman"/>
          <w:sz w:val="28"/>
          <w:szCs w:val="28"/>
        </w:rPr>
        <w:t xml:space="preserve">возникновение </w:t>
      </w:r>
      <w:r w:rsidRPr="00C36535">
        <w:rPr>
          <w:rFonts w:ascii="Times New Roman" w:hAnsi="Times New Roman" w:cs="Times New Roman"/>
          <w:sz w:val="28"/>
          <w:szCs w:val="28"/>
        </w:rPr>
        <w:t>конфликт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6535">
        <w:rPr>
          <w:rFonts w:ascii="Times New Roman" w:hAnsi="Times New Roman" w:cs="Times New Roman"/>
          <w:sz w:val="28"/>
          <w:szCs w:val="28"/>
        </w:rPr>
        <w:t xml:space="preserve"> интересов.</w:t>
      </w:r>
      <w:r>
        <w:rPr>
          <w:rFonts w:ascii="Times New Roman" w:hAnsi="Times New Roman" w:cs="Times New Roman"/>
          <w:sz w:val="28"/>
          <w:szCs w:val="28"/>
        </w:rPr>
        <w:t xml:space="preserve"> При выполнении </w:t>
      </w:r>
      <w:r w:rsidRPr="00BB59FF">
        <w:rPr>
          <w:rFonts w:ascii="Times New Roman" w:hAnsi="Times New Roman" w:cs="Times New Roman"/>
          <w:sz w:val="28"/>
          <w:szCs w:val="28"/>
        </w:rPr>
        <w:t>указанной   работы  обязуюсь  соблюдать  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 xml:space="preserve">предусмотренные  </w:t>
      </w:r>
      <w:hyperlink r:id="rId7" w:history="1">
        <w:r w:rsidRPr="005A3114">
          <w:rPr>
            <w:rFonts w:ascii="Times New Roman" w:hAnsi="Times New Roman" w:cs="Times New Roman"/>
            <w:sz w:val="28"/>
            <w:szCs w:val="28"/>
          </w:rPr>
          <w:t>статьями  17</w:t>
        </w:r>
      </w:hyperlink>
      <w:r w:rsidRPr="005A3114">
        <w:rPr>
          <w:rFonts w:ascii="Times New Roman" w:hAnsi="Times New Roman" w:cs="Times New Roman"/>
          <w:sz w:val="28"/>
          <w:szCs w:val="28"/>
        </w:rPr>
        <w:t xml:space="preserve">  и  </w:t>
      </w:r>
      <w:hyperlink r:id="rId8" w:history="1">
        <w:r w:rsidRPr="005A311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A3114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Pr="00C81BE8">
        <w:rPr>
          <w:rFonts w:ascii="Times New Roman" w:hAnsi="Times New Roman" w:cs="Times New Roman"/>
          <w:sz w:val="28"/>
          <w:szCs w:val="28"/>
        </w:rPr>
        <w:t>от 27 июля 2004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1BE8">
        <w:rPr>
          <w:rFonts w:ascii="Times New Roman" w:hAnsi="Times New Roman" w:cs="Times New Roman"/>
          <w:sz w:val="28"/>
          <w:szCs w:val="28"/>
        </w:rPr>
        <w:t xml:space="preserve"> № 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BB59F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гражданской  службе  Российской 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C0BB2" w:rsidRPr="00C36535" w:rsidRDefault="003C0BB2" w:rsidP="00091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0BB2" w:rsidRPr="00511D67" w:rsidRDefault="003C0BB2" w:rsidP="00236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511D67">
        <w:rPr>
          <w:rFonts w:ascii="Times New Roman" w:hAnsi="Times New Roman" w:cs="Times New Roman"/>
          <w:sz w:val="28"/>
          <w:szCs w:val="28"/>
        </w:rPr>
        <w:t>_________           _____________________</w:t>
      </w:r>
    </w:p>
    <w:p w:rsidR="003C0BB2" w:rsidRPr="00511D67" w:rsidRDefault="003C0BB2" w:rsidP="00236EA2">
      <w:pPr>
        <w:tabs>
          <w:tab w:val="left" w:pos="6600"/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D67">
        <w:rPr>
          <w:rFonts w:ascii="Times New Roman" w:hAnsi="Times New Roman" w:cs="Times New Roman"/>
          <w:sz w:val="20"/>
          <w:szCs w:val="20"/>
        </w:rPr>
        <w:t xml:space="preserve">              (подпись)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511D67">
        <w:rPr>
          <w:rFonts w:ascii="Times New Roman" w:hAnsi="Times New Roman" w:cs="Times New Roman"/>
          <w:sz w:val="20"/>
          <w:szCs w:val="20"/>
        </w:rPr>
        <w:t xml:space="preserve">  (расшифровка подписи)</w:t>
      </w:r>
    </w:p>
    <w:p w:rsidR="003C0BB2" w:rsidRDefault="003C0BB2" w:rsidP="006F5180">
      <w:pPr>
        <w:tabs>
          <w:tab w:val="left" w:pos="6600"/>
          <w:tab w:val="left" w:pos="8550"/>
        </w:tabs>
        <w:rPr>
          <w:rFonts w:ascii="Times New Roman" w:hAnsi="Times New Roman" w:cs="Times New Roman"/>
          <w:sz w:val="28"/>
          <w:szCs w:val="28"/>
        </w:rPr>
      </w:pPr>
    </w:p>
    <w:p w:rsidR="003C0BB2" w:rsidRPr="007308AD" w:rsidRDefault="003C0BB2" w:rsidP="006F5180">
      <w:pPr>
        <w:tabs>
          <w:tab w:val="left" w:pos="6600"/>
          <w:tab w:val="left" w:pos="8550"/>
        </w:tabs>
        <w:rPr>
          <w:sz w:val="28"/>
          <w:szCs w:val="28"/>
        </w:rPr>
      </w:pPr>
      <w:r w:rsidRPr="00511D67">
        <w:rPr>
          <w:rFonts w:ascii="Times New Roman" w:hAnsi="Times New Roman" w:cs="Times New Roman"/>
          <w:sz w:val="28"/>
          <w:szCs w:val="28"/>
        </w:rPr>
        <w:t>«___» __________ 20___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0BB2" w:rsidRDefault="003C0BB2" w:rsidP="006D7A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C0BB2" w:rsidRDefault="003C0BB2" w:rsidP="006D7A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Ознакомлен:</w:t>
      </w:r>
    </w:p>
    <w:tbl>
      <w:tblPr>
        <w:tblW w:w="0" w:type="auto"/>
        <w:tblInd w:w="-106" w:type="dxa"/>
        <w:tblLook w:val="00A0"/>
      </w:tblPr>
      <w:tblGrid>
        <w:gridCol w:w="4786"/>
        <w:gridCol w:w="4678"/>
      </w:tblGrid>
      <w:tr w:rsidR="003C0BB2" w:rsidRPr="00E21E42">
        <w:trPr>
          <w:trHeight w:val="1685"/>
        </w:trPr>
        <w:tc>
          <w:tcPr>
            <w:tcW w:w="4786" w:type="dxa"/>
          </w:tcPr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(должность, Ф.И.О. руководителя структурного подразделения, в котором гражданский служащий проходит службу </w:t>
            </w: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1E4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(дата, подпись)</w:t>
            </w:r>
          </w:p>
        </w:tc>
      </w:tr>
    </w:tbl>
    <w:p w:rsidR="003C0BB2" w:rsidRDefault="003C0BB2" w:rsidP="006D7A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C0BB2" w:rsidRDefault="003C0B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0BB2" w:rsidRDefault="003C0B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778"/>
        <w:gridCol w:w="3791"/>
      </w:tblGrid>
      <w:tr w:rsidR="003C0BB2" w:rsidRPr="00E21E42">
        <w:tc>
          <w:tcPr>
            <w:tcW w:w="5778" w:type="dxa"/>
          </w:tcPr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в журнале регистрации уведомлений</w:t>
            </w: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3C0BB2" w:rsidRPr="00E21E42">
        <w:tc>
          <w:tcPr>
            <w:tcW w:w="5778" w:type="dxa"/>
          </w:tcPr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8"/>
                <w:szCs w:val="28"/>
              </w:rPr>
              <w:t xml:space="preserve">Дата регистрации уведомления </w:t>
            </w: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8"/>
                <w:szCs w:val="28"/>
              </w:rPr>
              <w:t>«_____» ___________ 20   г.</w:t>
            </w:r>
          </w:p>
        </w:tc>
      </w:tr>
      <w:tr w:rsidR="003C0BB2" w:rsidRPr="00E21E42">
        <w:tc>
          <w:tcPr>
            <w:tcW w:w="5778" w:type="dxa"/>
          </w:tcPr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1E42">
              <w:rPr>
                <w:rFonts w:ascii="Times New Roman" w:hAnsi="Times New Roman" w:cs="Times New Roman"/>
                <w:sz w:val="20"/>
                <w:szCs w:val="20"/>
              </w:rPr>
              <w:t xml:space="preserve">          (фамилия, инициалы гражданского</w:t>
            </w: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1E42">
              <w:rPr>
                <w:rFonts w:ascii="Times New Roman" w:hAnsi="Times New Roman" w:cs="Times New Roman"/>
                <w:sz w:val="20"/>
                <w:szCs w:val="20"/>
              </w:rPr>
              <w:t xml:space="preserve"> служащего, зарегистрировавшего уведомление)</w:t>
            </w:r>
          </w:p>
        </w:tc>
        <w:tc>
          <w:tcPr>
            <w:tcW w:w="3791" w:type="dxa"/>
          </w:tcPr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3C0BB2" w:rsidRPr="00E21E42" w:rsidRDefault="003C0BB2" w:rsidP="00E21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1E42">
              <w:rPr>
                <w:rFonts w:ascii="Times New Roman" w:hAnsi="Times New Roman" w:cs="Times New Roman"/>
                <w:sz w:val="20"/>
                <w:szCs w:val="20"/>
              </w:rPr>
              <w:t>(подпись гражданского  служащего зарегистрировавшего уведомление)</w:t>
            </w:r>
          </w:p>
        </w:tc>
      </w:tr>
    </w:tbl>
    <w:p w:rsidR="003C0BB2" w:rsidRPr="00BB59FF" w:rsidRDefault="003C0BB2" w:rsidP="00B90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C0BB2" w:rsidRPr="00BB59FF" w:rsidSect="00B908FA">
      <w:headerReference w:type="default" r:id="rId9"/>
      <w:headerReference w:type="first" r:id="rId10"/>
      <w:pgSz w:w="11905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BB2" w:rsidRDefault="003C0BB2" w:rsidP="007D7019">
      <w:pPr>
        <w:spacing w:after="0" w:line="240" w:lineRule="auto"/>
      </w:pPr>
      <w:r>
        <w:separator/>
      </w:r>
    </w:p>
  </w:endnote>
  <w:endnote w:type="continuationSeparator" w:id="0">
    <w:p w:rsidR="003C0BB2" w:rsidRDefault="003C0BB2" w:rsidP="007D7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BB2" w:rsidRDefault="003C0BB2" w:rsidP="007D7019">
      <w:pPr>
        <w:spacing w:after="0" w:line="240" w:lineRule="auto"/>
      </w:pPr>
      <w:r>
        <w:separator/>
      </w:r>
    </w:p>
  </w:footnote>
  <w:footnote w:type="continuationSeparator" w:id="0">
    <w:p w:rsidR="003C0BB2" w:rsidRDefault="003C0BB2" w:rsidP="007D7019">
      <w:pPr>
        <w:spacing w:after="0" w:line="240" w:lineRule="auto"/>
      </w:pPr>
      <w:r>
        <w:continuationSeparator/>
      </w:r>
    </w:p>
  </w:footnote>
  <w:footnote w:id="1">
    <w:p w:rsidR="003C0BB2" w:rsidRDefault="003C0BB2" w:rsidP="00432722">
      <w:pPr>
        <w:pStyle w:val="FootnoteText"/>
        <w:jc w:val="both"/>
      </w:pPr>
      <w:r w:rsidRPr="00E72054">
        <w:rPr>
          <w:rStyle w:val="FootnoteReference"/>
        </w:rPr>
        <w:footnoteRef/>
      </w:r>
      <w:r w:rsidRPr="005E0721">
        <w:t xml:space="preserve"> </w:t>
      </w:r>
      <w:r w:rsidRPr="005E0721">
        <w:rPr>
          <w:rFonts w:ascii="Times New Roman" w:hAnsi="Times New Roman" w:cs="Times New Roman"/>
        </w:rPr>
        <w:t>В случае изменения условий договора о выполнении иной оплачиваемой работы или заключения нового договора (в том числе в связи с истечением срока предыдущего договора) необходимо представлять новое уведомление.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BB2" w:rsidRPr="00A8161B" w:rsidRDefault="003C0BB2">
    <w:pPr>
      <w:pStyle w:val="Header"/>
      <w:jc w:val="center"/>
      <w:rPr>
        <w:rFonts w:ascii="Times New Roman" w:hAnsi="Times New Roman" w:cs="Times New Roman"/>
      </w:rPr>
    </w:pPr>
    <w:r w:rsidRPr="00A8161B">
      <w:rPr>
        <w:rFonts w:ascii="Times New Roman" w:hAnsi="Times New Roman" w:cs="Times New Roman"/>
      </w:rPr>
      <w:fldChar w:fldCharType="begin"/>
    </w:r>
    <w:r w:rsidRPr="00A8161B">
      <w:rPr>
        <w:rFonts w:ascii="Times New Roman" w:hAnsi="Times New Roman" w:cs="Times New Roman"/>
      </w:rPr>
      <w:instrText xml:space="preserve"> PAGE   \* MERGEFORMAT </w:instrText>
    </w:r>
    <w:r w:rsidRPr="00A8161B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A8161B">
      <w:rPr>
        <w:rFonts w:ascii="Times New Roman" w:hAnsi="Times New Roman" w:cs="Times New Roman"/>
      </w:rPr>
      <w:fldChar w:fldCharType="end"/>
    </w:r>
  </w:p>
  <w:p w:rsidR="003C0BB2" w:rsidRDefault="003C0B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BB2" w:rsidRDefault="003C0BB2">
    <w:pPr>
      <w:pStyle w:val="Header"/>
      <w:jc w:val="center"/>
    </w:pPr>
    <w:r>
      <w:fldChar w:fldCharType="begin"/>
    </w:r>
    <w:r>
      <w:instrText xml:space="preserve"> SUBJECT   \* MERGEFORMAT </w:instrText>
    </w:r>
    <w:r>
      <w:fldChar w:fldCharType="end"/>
    </w:r>
  </w:p>
  <w:p w:rsidR="003C0BB2" w:rsidRDefault="003C0B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442FA"/>
    <w:multiLevelType w:val="hybridMultilevel"/>
    <w:tmpl w:val="8DEC3974"/>
    <w:lvl w:ilvl="0" w:tplc="C92E99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9FF"/>
    <w:rsid w:val="000037EB"/>
    <w:rsid w:val="00021764"/>
    <w:rsid w:val="000253AB"/>
    <w:rsid w:val="000300A5"/>
    <w:rsid w:val="000353FE"/>
    <w:rsid w:val="00040A54"/>
    <w:rsid w:val="00043002"/>
    <w:rsid w:val="00053262"/>
    <w:rsid w:val="000559EE"/>
    <w:rsid w:val="00060AA4"/>
    <w:rsid w:val="000710CF"/>
    <w:rsid w:val="00071B3C"/>
    <w:rsid w:val="00073D09"/>
    <w:rsid w:val="000817B4"/>
    <w:rsid w:val="00091D7C"/>
    <w:rsid w:val="00091EAC"/>
    <w:rsid w:val="00097270"/>
    <w:rsid w:val="000976A8"/>
    <w:rsid w:val="000B5B7E"/>
    <w:rsid w:val="000B5E12"/>
    <w:rsid w:val="000B7647"/>
    <w:rsid w:val="000B7F9C"/>
    <w:rsid w:val="000C2982"/>
    <w:rsid w:val="000D3BB8"/>
    <w:rsid w:val="000F7174"/>
    <w:rsid w:val="0010383D"/>
    <w:rsid w:val="00105375"/>
    <w:rsid w:val="001056FC"/>
    <w:rsid w:val="0010638B"/>
    <w:rsid w:val="00121909"/>
    <w:rsid w:val="00123365"/>
    <w:rsid w:val="0012461F"/>
    <w:rsid w:val="00125543"/>
    <w:rsid w:val="0012637B"/>
    <w:rsid w:val="001353CD"/>
    <w:rsid w:val="00140A5D"/>
    <w:rsid w:val="00141104"/>
    <w:rsid w:val="001540E4"/>
    <w:rsid w:val="00154F91"/>
    <w:rsid w:val="00155B62"/>
    <w:rsid w:val="00180CEA"/>
    <w:rsid w:val="0018120C"/>
    <w:rsid w:val="00185D16"/>
    <w:rsid w:val="001A7779"/>
    <w:rsid w:val="001B5E49"/>
    <w:rsid w:val="001B68E4"/>
    <w:rsid w:val="001D202B"/>
    <w:rsid w:val="00215FD0"/>
    <w:rsid w:val="00236EA2"/>
    <w:rsid w:val="0025519D"/>
    <w:rsid w:val="00271CF5"/>
    <w:rsid w:val="002751B1"/>
    <w:rsid w:val="002811F4"/>
    <w:rsid w:val="00282357"/>
    <w:rsid w:val="00287BF4"/>
    <w:rsid w:val="002A04F3"/>
    <w:rsid w:val="002B295B"/>
    <w:rsid w:val="002B3C3C"/>
    <w:rsid w:val="002C4C34"/>
    <w:rsid w:val="002F6D3C"/>
    <w:rsid w:val="002F7A92"/>
    <w:rsid w:val="00320D81"/>
    <w:rsid w:val="00327153"/>
    <w:rsid w:val="00337FCE"/>
    <w:rsid w:val="00355567"/>
    <w:rsid w:val="00372A79"/>
    <w:rsid w:val="0039309F"/>
    <w:rsid w:val="00395A87"/>
    <w:rsid w:val="003961F7"/>
    <w:rsid w:val="003B56DF"/>
    <w:rsid w:val="003C005D"/>
    <w:rsid w:val="003C0BB2"/>
    <w:rsid w:val="003C63AD"/>
    <w:rsid w:val="003F7A89"/>
    <w:rsid w:val="00403C0A"/>
    <w:rsid w:val="00432722"/>
    <w:rsid w:val="00432844"/>
    <w:rsid w:val="004334F3"/>
    <w:rsid w:val="00440E4E"/>
    <w:rsid w:val="00443226"/>
    <w:rsid w:val="0044478B"/>
    <w:rsid w:val="004531EA"/>
    <w:rsid w:val="00455089"/>
    <w:rsid w:val="00474D93"/>
    <w:rsid w:val="004833C3"/>
    <w:rsid w:val="00483883"/>
    <w:rsid w:val="00487287"/>
    <w:rsid w:val="004B213D"/>
    <w:rsid w:val="004C28E5"/>
    <w:rsid w:val="004D1E2A"/>
    <w:rsid w:val="004E06A4"/>
    <w:rsid w:val="004F03C6"/>
    <w:rsid w:val="00511D67"/>
    <w:rsid w:val="005160A7"/>
    <w:rsid w:val="005359D0"/>
    <w:rsid w:val="00540755"/>
    <w:rsid w:val="00542F5D"/>
    <w:rsid w:val="00544CEE"/>
    <w:rsid w:val="005461D0"/>
    <w:rsid w:val="00556FD7"/>
    <w:rsid w:val="0055795F"/>
    <w:rsid w:val="005833D2"/>
    <w:rsid w:val="00596BA1"/>
    <w:rsid w:val="005A233D"/>
    <w:rsid w:val="005A3114"/>
    <w:rsid w:val="005B04CF"/>
    <w:rsid w:val="005B0C6C"/>
    <w:rsid w:val="005C49A5"/>
    <w:rsid w:val="005D16FC"/>
    <w:rsid w:val="005E0721"/>
    <w:rsid w:val="005E1E43"/>
    <w:rsid w:val="005E50C8"/>
    <w:rsid w:val="0060106A"/>
    <w:rsid w:val="00606614"/>
    <w:rsid w:val="00612FA3"/>
    <w:rsid w:val="0061529C"/>
    <w:rsid w:val="00617E17"/>
    <w:rsid w:val="0062406A"/>
    <w:rsid w:val="00633BC1"/>
    <w:rsid w:val="00634C56"/>
    <w:rsid w:val="00640FB8"/>
    <w:rsid w:val="00644BE6"/>
    <w:rsid w:val="00650B47"/>
    <w:rsid w:val="00653CFD"/>
    <w:rsid w:val="006624DF"/>
    <w:rsid w:val="006736A2"/>
    <w:rsid w:val="006826FC"/>
    <w:rsid w:val="00691597"/>
    <w:rsid w:val="0069298C"/>
    <w:rsid w:val="00695DE6"/>
    <w:rsid w:val="00697C49"/>
    <w:rsid w:val="006B124C"/>
    <w:rsid w:val="006C2BE6"/>
    <w:rsid w:val="006D7A08"/>
    <w:rsid w:val="006F5180"/>
    <w:rsid w:val="007240A3"/>
    <w:rsid w:val="00726CEC"/>
    <w:rsid w:val="007308AD"/>
    <w:rsid w:val="00734E7A"/>
    <w:rsid w:val="007476D4"/>
    <w:rsid w:val="00764458"/>
    <w:rsid w:val="00764472"/>
    <w:rsid w:val="00776930"/>
    <w:rsid w:val="007935B7"/>
    <w:rsid w:val="007B63DE"/>
    <w:rsid w:val="007C6B01"/>
    <w:rsid w:val="007D7019"/>
    <w:rsid w:val="007D7C28"/>
    <w:rsid w:val="008431A1"/>
    <w:rsid w:val="00852BBC"/>
    <w:rsid w:val="00862923"/>
    <w:rsid w:val="00863A57"/>
    <w:rsid w:val="00871B8D"/>
    <w:rsid w:val="00873496"/>
    <w:rsid w:val="00873ACC"/>
    <w:rsid w:val="00882F87"/>
    <w:rsid w:val="0089387A"/>
    <w:rsid w:val="008A62D4"/>
    <w:rsid w:val="008B466A"/>
    <w:rsid w:val="008B6995"/>
    <w:rsid w:val="008C2BEA"/>
    <w:rsid w:val="008D3539"/>
    <w:rsid w:val="008D431F"/>
    <w:rsid w:val="00901A23"/>
    <w:rsid w:val="00903334"/>
    <w:rsid w:val="009142D4"/>
    <w:rsid w:val="00923666"/>
    <w:rsid w:val="00940BA3"/>
    <w:rsid w:val="00944E7A"/>
    <w:rsid w:val="0097332A"/>
    <w:rsid w:val="009769BA"/>
    <w:rsid w:val="00977497"/>
    <w:rsid w:val="0098361A"/>
    <w:rsid w:val="009A250D"/>
    <w:rsid w:val="009C54F3"/>
    <w:rsid w:val="009D2864"/>
    <w:rsid w:val="009D7E0A"/>
    <w:rsid w:val="009E1913"/>
    <w:rsid w:val="009F5C27"/>
    <w:rsid w:val="00A01FD8"/>
    <w:rsid w:val="00A044EB"/>
    <w:rsid w:val="00A06BA7"/>
    <w:rsid w:val="00A126ED"/>
    <w:rsid w:val="00A16CC1"/>
    <w:rsid w:val="00A2187F"/>
    <w:rsid w:val="00A25056"/>
    <w:rsid w:val="00A33BCA"/>
    <w:rsid w:val="00A42978"/>
    <w:rsid w:val="00A535FC"/>
    <w:rsid w:val="00A666D8"/>
    <w:rsid w:val="00A7064C"/>
    <w:rsid w:val="00A8161B"/>
    <w:rsid w:val="00AA5A30"/>
    <w:rsid w:val="00AC12D4"/>
    <w:rsid w:val="00AD06EF"/>
    <w:rsid w:val="00AE15C8"/>
    <w:rsid w:val="00AF077B"/>
    <w:rsid w:val="00B1367E"/>
    <w:rsid w:val="00B27F33"/>
    <w:rsid w:val="00B426D5"/>
    <w:rsid w:val="00B469E1"/>
    <w:rsid w:val="00B579C2"/>
    <w:rsid w:val="00B8069D"/>
    <w:rsid w:val="00B879B3"/>
    <w:rsid w:val="00B908FA"/>
    <w:rsid w:val="00B91424"/>
    <w:rsid w:val="00B978F6"/>
    <w:rsid w:val="00BA2889"/>
    <w:rsid w:val="00BA6560"/>
    <w:rsid w:val="00BA70C7"/>
    <w:rsid w:val="00BB59FF"/>
    <w:rsid w:val="00BD76AF"/>
    <w:rsid w:val="00BD7C6D"/>
    <w:rsid w:val="00BE28F7"/>
    <w:rsid w:val="00C13E5D"/>
    <w:rsid w:val="00C17C17"/>
    <w:rsid w:val="00C209D1"/>
    <w:rsid w:val="00C26C53"/>
    <w:rsid w:val="00C36535"/>
    <w:rsid w:val="00C37603"/>
    <w:rsid w:val="00C43F37"/>
    <w:rsid w:val="00C44428"/>
    <w:rsid w:val="00C63C79"/>
    <w:rsid w:val="00C81867"/>
    <w:rsid w:val="00C81BE8"/>
    <w:rsid w:val="00C830E7"/>
    <w:rsid w:val="00C86A32"/>
    <w:rsid w:val="00C92C40"/>
    <w:rsid w:val="00C94558"/>
    <w:rsid w:val="00C97179"/>
    <w:rsid w:val="00CA0BC3"/>
    <w:rsid w:val="00CD057A"/>
    <w:rsid w:val="00CD3D46"/>
    <w:rsid w:val="00CE2281"/>
    <w:rsid w:val="00CF3AAC"/>
    <w:rsid w:val="00D06D0E"/>
    <w:rsid w:val="00D07CD3"/>
    <w:rsid w:val="00D1367E"/>
    <w:rsid w:val="00D43B94"/>
    <w:rsid w:val="00D441DD"/>
    <w:rsid w:val="00D547D0"/>
    <w:rsid w:val="00D6051D"/>
    <w:rsid w:val="00D6067F"/>
    <w:rsid w:val="00D63BA7"/>
    <w:rsid w:val="00D642C8"/>
    <w:rsid w:val="00D82EAD"/>
    <w:rsid w:val="00DA0C25"/>
    <w:rsid w:val="00DA6D09"/>
    <w:rsid w:val="00DB2C91"/>
    <w:rsid w:val="00DB3B01"/>
    <w:rsid w:val="00DB4891"/>
    <w:rsid w:val="00DF1028"/>
    <w:rsid w:val="00DF7176"/>
    <w:rsid w:val="00E1223D"/>
    <w:rsid w:val="00E14511"/>
    <w:rsid w:val="00E157CD"/>
    <w:rsid w:val="00E21E42"/>
    <w:rsid w:val="00E232C7"/>
    <w:rsid w:val="00E23DBB"/>
    <w:rsid w:val="00E2784B"/>
    <w:rsid w:val="00E33026"/>
    <w:rsid w:val="00E35255"/>
    <w:rsid w:val="00E365A4"/>
    <w:rsid w:val="00E63FC4"/>
    <w:rsid w:val="00E6403A"/>
    <w:rsid w:val="00E64C4C"/>
    <w:rsid w:val="00E67CB4"/>
    <w:rsid w:val="00E72054"/>
    <w:rsid w:val="00E914D6"/>
    <w:rsid w:val="00E9735D"/>
    <w:rsid w:val="00EA6A7E"/>
    <w:rsid w:val="00ED41FF"/>
    <w:rsid w:val="00ED46D5"/>
    <w:rsid w:val="00ED6FF6"/>
    <w:rsid w:val="00EE5388"/>
    <w:rsid w:val="00EE65D4"/>
    <w:rsid w:val="00EF1D3B"/>
    <w:rsid w:val="00F05798"/>
    <w:rsid w:val="00F05DCD"/>
    <w:rsid w:val="00F07B1E"/>
    <w:rsid w:val="00F1707E"/>
    <w:rsid w:val="00F34E52"/>
    <w:rsid w:val="00F35BCB"/>
    <w:rsid w:val="00F459F2"/>
    <w:rsid w:val="00F57BBE"/>
    <w:rsid w:val="00F57E08"/>
    <w:rsid w:val="00F71B66"/>
    <w:rsid w:val="00F74AB3"/>
    <w:rsid w:val="00F779AE"/>
    <w:rsid w:val="00F84B0D"/>
    <w:rsid w:val="00F915DA"/>
    <w:rsid w:val="00F9356B"/>
    <w:rsid w:val="00F97B33"/>
    <w:rsid w:val="00FA434B"/>
    <w:rsid w:val="00FA570A"/>
    <w:rsid w:val="00FB50B8"/>
    <w:rsid w:val="00FD6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03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B59F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9D7E0A"/>
    <w:pPr>
      <w:ind w:left="720"/>
    </w:pPr>
  </w:style>
  <w:style w:type="paragraph" w:styleId="Header">
    <w:name w:val="header"/>
    <w:basedOn w:val="Normal"/>
    <w:link w:val="HeaderChar"/>
    <w:uiPriority w:val="99"/>
    <w:rsid w:val="007D7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019"/>
  </w:style>
  <w:style w:type="paragraph" w:styleId="Footer">
    <w:name w:val="footer"/>
    <w:basedOn w:val="Normal"/>
    <w:link w:val="FooterChar"/>
    <w:uiPriority w:val="99"/>
    <w:semiHidden/>
    <w:rsid w:val="007D7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7019"/>
  </w:style>
  <w:style w:type="table" w:styleId="TableGrid">
    <w:name w:val="Table Grid"/>
    <w:basedOn w:val="TableNormal"/>
    <w:uiPriority w:val="99"/>
    <w:rsid w:val="005D16F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1246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2461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2461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1246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4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246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2C9E356E9F5AEC7CC3F00948AE66F84BD05FFDA3CF9A4357CEF7E1106E9C7524BC552E5A172B70U6f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2C9E356E9F5AEC7CC3F00948AE66F84BD05FFDA3CF9A4357CEF7E1106E9C7524BC552E5A172B72U6f2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467</Words>
  <Characters>2668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subject/>
  <dc:creator>KiryanovaGV</dc:creator>
  <cp:keywords/>
  <dc:description/>
  <cp:lastModifiedBy>Натуся</cp:lastModifiedBy>
  <cp:revision>2</cp:revision>
  <cp:lastPrinted>2014-07-21T11:30:00Z</cp:lastPrinted>
  <dcterms:created xsi:type="dcterms:W3CDTF">2015-06-03T10:44:00Z</dcterms:created>
  <dcterms:modified xsi:type="dcterms:W3CDTF">2015-06-03T10:44:00Z</dcterms:modified>
</cp:coreProperties>
</file>